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07" w:rsidRDefault="00CD5707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 xml:space="preserve"> обучающихся</w:t>
      </w:r>
      <w:r w:rsidRPr="00635146">
        <w:rPr>
          <w:b/>
          <w:bCs/>
        </w:rPr>
        <w:t>, находящихся на дистанцион</w:t>
      </w:r>
      <w:r>
        <w:rPr>
          <w:b/>
          <w:bCs/>
        </w:rPr>
        <w:t>ном и электронном обучении на 25.12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CD5707" w:rsidRDefault="00CD5707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CD5707" w:rsidRPr="00521373" w:rsidRDefault="00CD5707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CD5707" w:rsidTr="0056064D">
        <w:tc>
          <w:tcPr>
            <w:tcW w:w="781" w:type="dxa"/>
          </w:tcPr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CD5707" w:rsidRDefault="00CD5707" w:rsidP="00A6257C">
            <w:pPr>
              <w:jc w:val="center"/>
            </w:pPr>
          </w:p>
        </w:tc>
        <w:tc>
          <w:tcPr>
            <w:tcW w:w="851" w:type="dxa"/>
          </w:tcPr>
          <w:p w:rsidR="00CD5707" w:rsidRDefault="00CD5707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CD5707" w:rsidRDefault="00CD5707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CD5707" w:rsidRDefault="00CD5707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CD5707" w:rsidRDefault="00CD5707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CD5707" w:rsidRDefault="00CD5707" w:rsidP="00A6257C">
            <w:pPr>
              <w:jc w:val="center"/>
            </w:pPr>
          </w:p>
        </w:tc>
        <w:tc>
          <w:tcPr>
            <w:tcW w:w="2127" w:type="dxa"/>
          </w:tcPr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CD5707" w:rsidRDefault="00CD5707" w:rsidP="00A6257C">
            <w:pPr>
              <w:jc w:val="center"/>
            </w:pPr>
          </w:p>
        </w:tc>
        <w:tc>
          <w:tcPr>
            <w:tcW w:w="851" w:type="dxa"/>
          </w:tcPr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CD5707" w:rsidRDefault="00CD5707" w:rsidP="00A6257C">
            <w:pPr>
              <w:jc w:val="center"/>
            </w:pPr>
          </w:p>
        </w:tc>
        <w:tc>
          <w:tcPr>
            <w:tcW w:w="1352" w:type="dxa"/>
          </w:tcPr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CD5707" w:rsidRDefault="00CD5707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CD5707" w:rsidRPr="00A6257C" w:rsidRDefault="00CD5707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CD5707" w:rsidRDefault="00CD5707" w:rsidP="00A6257C">
            <w:pPr>
              <w:jc w:val="center"/>
            </w:pPr>
          </w:p>
        </w:tc>
      </w:tr>
      <w:tr w:rsidR="00CD5707" w:rsidTr="0056064D">
        <w:trPr>
          <w:trHeight w:val="823"/>
        </w:trPr>
        <w:tc>
          <w:tcPr>
            <w:tcW w:w="781" w:type="dxa"/>
          </w:tcPr>
          <w:p w:rsidR="00CD5707" w:rsidRDefault="00CD5707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CD5707" w:rsidRDefault="00CD5707" w:rsidP="001100E5">
            <w:r>
              <w:t>Громадина С. Я.</w:t>
            </w:r>
          </w:p>
        </w:tc>
        <w:tc>
          <w:tcPr>
            <w:tcW w:w="567" w:type="dxa"/>
          </w:tcPr>
          <w:p w:rsidR="00CD5707" w:rsidRDefault="00CD5707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CD5707" w:rsidRDefault="00CD5707" w:rsidP="001100E5">
            <w:r>
              <w:t>25.12.20</w:t>
            </w:r>
          </w:p>
        </w:tc>
        <w:tc>
          <w:tcPr>
            <w:tcW w:w="1418" w:type="dxa"/>
          </w:tcPr>
          <w:p w:rsidR="00CD5707" w:rsidRPr="00854E0B" w:rsidRDefault="00CD5707" w:rsidP="00234AEF">
            <w:r>
              <w:rPr>
                <w:sz w:val="22"/>
                <w:szCs w:val="22"/>
              </w:rPr>
              <w:t>Среднее арифметическое.</w:t>
            </w:r>
          </w:p>
        </w:tc>
        <w:tc>
          <w:tcPr>
            <w:tcW w:w="1417" w:type="dxa"/>
          </w:tcPr>
          <w:p w:rsidR="00CD5707" w:rsidRDefault="00CD5707" w:rsidP="00621C43">
            <w:pPr>
              <w:shd w:val="clear" w:color="auto" w:fill="FFFFFF"/>
              <w:ind w:right="280"/>
            </w:pPr>
            <w:r>
              <w:t>Учебник: стр. 95</w:t>
            </w:r>
          </w:p>
        </w:tc>
        <w:tc>
          <w:tcPr>
            <w:tcW w:w="2127" w:type="dxa"/>
          </w:tcPr>
          <w:p w:rsidR="00CD5707" w:rsidRPr="00CB3536" w:rsidRDefault="00CD5707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Стр. 95 № 45, 48</w:t>
            </w:r>
          </w:p>
        </w:tc>
        <w:tc>
          <w:tcPr>
            <w:tcW w:w="5244" w:type="dxa"/>
          </w:tcPr>
          <w:p w:rsidR="00CD5707" w:rsidRPr="00A6257C" w:rsidRDefault="00CD5707" w:rsidP="000C385C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5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CD5707" w:rsidRDefault="00CD5707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CD5707" w:rsidRDefault="00CD5707" w:rsidP="00735F2E">
            <w:r>
              <w:t xml:space="preserve">До 25.12.20 </w:t>
            </w:r>
          </w:p>
        </w:tc>
        <w:tc>
          <w:tcPr>
            <w:tcW w:w="1352" w:type="dxa"/>
          </w:tcPr>
          <w:p w:rsidR="00CD5707" w:rsidRPr="00854E0B" w:rsidRDefault="00CD5707" w:rsidP="001100E5">
            <w:hyperlink r:id="rId6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CD5707" w:rsidRPr="00854E0B" w:rsidRDefault="00CD5707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CD5707" w:rsidRPr="00854E0B" w:rsidRDefault="00CD5707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CD5707" w:rsidRDefault="00CD5707" w:rsidP="00CB39C5">
            <w:hyperlink r:id="rId7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CD5707" w:rsidTr="00854E0B">
        <w:trPr>
          <w:trHeight w:val="531"/>
        </w:trPr>
        <w:tc>
          <w:tcPr>
            <w:tcW w:w="781" w:type="dxa"/>
          </w:tcPr>
          <w:p w:rsidR="00CD5707" w:rsidRDefault="00CD5707" w:rsidP="001100E5">
            <w:r>
              <w:t>Русский язык</w:t>
            </w:r>
          </w:p>
        </w:tc>
        <w:tc>
          <w:tcPr>
            <w:tcW w:w="851" w:type="dxa"/>
          </w:tcPr>
          <w:p w:rsidR="00CD5707" w:rsidRDefault="00CD5707" w:rsidP="00F42D0A">
            <w:r>
              <w:t>Громадина С. Я.</w:t>
            </w:r>
          </w:p>
        </w:tc>
        <w:tc>
          <w:tcPr>
            <w:tcW w:w="567" w:type="dxa"/>
          </w:tcPr>
          <w:p w:rsidR="00CD5707" w:rsidRDefault="00CD5707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CD5707" w:rsidRDefault="00CD5707" w:rsidP="00F42D0A">
            <w:r>
              <w:t>25.12.20</w:t>
            </w:r>
          </w:p>
        </w:tc>
        <w:tc>
          <w:tcPr>
            <w:tcW w:w="1418" w:type="dxa"/>
          </w:tcPr>
          <w:p w:rsidR="00CD5707" w:rsidRPr="00854E0B" w:rsidRDefault="00CD5707" w:rsidP="00854E0B">
            <w:r>
              <w:t>Наши проекты. Обобщение знаний о формах множественного числа имён существительных.</w:t>
            </w:r>
          </w:p>
        </w:tc>
        <w:tc>
          <w:tcPr>
            <w:tcW w:w="1417" w:type="dxa"/>
          </w:tcPr>
          <w:p w:rsidR="00CD5707" w:rsidRDefault="00CD5707" w:rsidP="00621C43">
            <w:pPr>
              <w:shd w:val="clear" w:color="auto" w:fill="FFFFFF"/>
              <w:ind w:right="280"/>
            </w:pPr>
          </w:p>
        </w:tc>
        <w:tc>
          <w:tcPr>
            <w:tcW w:w="2127" w:type="dxa"/>
          </w:tcPr>
          <w:p w:rsidR="00CD5707" w:rsidRPr="002E46CF" w:rsidRDefault="00CD5707" w:rsidP="00C5351C">
            <w:pPr>
              <w:shd w:val="clear" w:color="auto" w:fill="FFFFFF"/>
              <w:ind w:right="280"/>
            </w:pPr>
            <w:r>
              <w:t>Карточка с проверочной работой.</w:t>
            </w:r>
          </w:p>
        </w:tc>
        <w:tc>
          <w:tcPr>
            <w:tcW w:w="5244" w:type="dxa"/>
          </w:tcPr>
          <w:p w:rsidR="00CD5707" w:rsidRPr="00A6257C" w:rsidRDefault="00CD5707" w:rsidP="005C2FD1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8" w:history="1">
              <w:r w:rsidRPr="00A6257C">
                <w:rPr>
                  <w:rStyle w:val="Hyperlink"/>
                  <w:lang w:eastAsia="en-US"/>
                </w:rPr>
                <w:t>https://uchi.ru</w:t>
              </w:r>
            </w:hyperlink>
          </w:p>
          <w:p w:rsidR="00CD5707" w:rsidRDefault="00CD5707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CD5707" w:rsidRDefault="00CD5707" w:rsidP="00F42D0A">
            <w:r>
              <w:t xml:space="preserve">До 25.12.20 </w:t>
            </w:r>
          </w:p>
        </w:tc>
        <w:tc>
          <w:tcPr>
            <w:tcW w:w="1352" w:type="dxa"/>
          </w:tcPr>
          <w:p w:rsidR="00CD5707" w:rsidRPr="00854E0B" w:rsidRDefault="00CD5707" w:rsidP="00F42D0A">
            <w:hyperlink r:id="rId9" w:history="1">
              <w:r w:rsidRPr="00854E0B">
                <w:rPr>
                  <w:rStyle w:val="Hyperlink"/>
                  <w:sz w:val="22"/>
                  <w:szCs w:val="22"/>
                  <w:lang w:val="en-US"/>
                </w:rPr>
                <w:t>sgromadina</w:t>
              </w:r>
              <w:r w:rsidRPr="00854E0B">
                <w:rPr>
                  <w:rStyle w:val="Hyperlink"/>
                  <w:sz w:val="22"/>
                  <w:szCs w:val="22"/>
                </w:rPr>
                <w:t>@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yandex</w:t>
              </w:r>
              <w:r w:rsidRPr="00854E0B">
                <w:rPr>
                  <w:rStyle w:val="Hyperlink"/>
                  <w:sz w:val="22"/>
                  <w:szCs w:val="22"/>
                </w:rPr>
                <w:t>.</w:t>
              </w:r>
              <w:r w:rsidRPr="00854E0B">
                <w:rPr>
                  <w:rStyle w:val="Hyperlink"/>
                  <w:sz w:val="22"/>
                  <w:szCs w:val="22"/>
                  <w:lang w:val="en-US"/>
                </w:rPr>
                <w:t>ru</w:t>
              </w:r>
            </w:hyperlink>
          </w:p>
          <w:p w:rsidR="00CD5707" w:rsidRPr="00854E0B" w:rsidRDefault="00CD5707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CD5707" w:rsidRPr="00854E0B" w:rsidRDefault="00CD5707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CD5707" w:rsidRDefault="00CD5707" w:rsidP="00F42D0A">
            <w:hyperlink r:id="rId10" w:tgtFrame="_blank" w:history="1">
              <w:r w:rsidRPr="00854E0B">
                <w:rPr>
                  <w:rStyle w:val="Hyperlink"/>
                  <w:sz w:val="22"/>
                  <w:szCs w:val="22"/>
                </w:rPr>
                <w:t>https://vk.com/club147155790</w:t>
              </w:r>
            </w:hyperlink>
          </w:p>
        </w:tc>
      </w:tr>
      <w:tr w:rsidR="00CD5707" w:rsidTr="009E3208">
        <w:trPr>
          <w:trHeight w:val="350"/>
        </w:trPr>
        <w:tc>
          <w:tcPr>
            <w:tcW w:w="781" w:type="dxa"/>
          </w:tcPr>
          <w:p w:rsidR="00CD5707" w:rsidRDefault="00CD5707" w:rsidP="008D6157">
            <w:r>
              <w:t xml:space="preserve">Чтение </w:t>
            </w:r>
          </w:p>
        </w:tc>
        <w:tc>
          <w:tcPr>
            <w:tcW w:w="851" w:type="dxa"/>
          </w:tcPr>
          <w:p w:rsidR="00CD5707" w:rsidRDefault="00CD5707" w:rsidP="008D6157">
            <w:r>
              <w:t>Громадина С. Я.</w:t>
            </w:r>
          </w:p>
        </w:tc>
        <w:tc>
          <w:tcPr>
            <w:tcW w:w="567" w:type="dxa"/>
          </w:tcPr>
          <w:p w:rsidR="00CD5707" w:rsidRDefault="00CD5707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CD5707" w:rsidRDefault="00CD5707" w:rsidP="008D6157">
            <w:r>
              <w:t>25.12.20</w:t>
            </w:r>
          </w:p>
        </w:tc>
        <w:tc>
          <w:tcPr>
            <w:tcW w:w="1418" w:type="dxa"/>
          </w:tcPr>
          <w:p w:rsidR="00CD5707" w:rsidRDefault="00CD5707" w:rsidP="008D6157">
            <w:r>
              <w:t>В. В Голявкин «Никакой горчицы я не ел». Смысл заголовка. Герои произведения.</w:t>
            </w:r>
          </w:p>
        </w:tc>
        <w:tc>
          <w:tcPr>
            <w:tcW w:w="1417" w:type="dxa"/>
          </w:tcPr>
          <w:p w:rsidR="00CD5707" w:rsidRDefault="00CD5707" w:rsidP="008D6157">
            <w:r>
              <w:t>Учебник: стр. 29 – 34</w:t>
            </w:r>
          </w:p>
        </w:tc>
        <w:tc>
          <w:tcPr>
            <w:tcW w:w="2127" w:type="dxa"/>
          </w:tcPr>
          <w:p w:rsidR="00CD5707" w:rsidRDefault="00CD5707" w:rsidP="000E370E">
            <w:r>
              <w:t>Стр. 29 – 34, прочитать. Ответить на вопросы 1, 3, 4.</w:t>
            </w:r>
          </w:p>
        </w:tc>
        <w:tc>
          <w:tcPr>
            <w:tcW w:w="5244" w:type="dxa"/>
          </w:tcPr>
          <w:p w:rsidR="00CD5707" w:rsidRDefault="00CD5707" w:rsidP="008D6157"/>
        </w:tc>
        <w:tc>
          <w:tcPr>
            <w:tcW w:w="851" w:type="dxa"/>
          </w:tcPr>
          <w:p w:rsidR="00CD5707" w:rsidRDefault="00CD5707" w:rsidP="008D6157">
            <w:r>
              <w:t>До 25.12.20</w:t>
            </w:r>
          </w:p>
        </w:tc>
        <w:tc>
          <w:tcPr>
            <w:tcW w:w="1352" w:type="dxa"/>
          </w:tcPr>
          <w:p w:rsidR="00CD5707" w:rsidRDefault="00CD5707" w:rsidP="000E370E"/>
        </w:tc>
      </w:tr>
      <w:tr w:rsidR="00CD5707" w:rsidTr="0056064D">
        <w:tc>
          <w:tcPr>
            <w:tcW w:w="781" w:type="dxa"/>
          </w:tcPr>
          <w:p w:rsidR="00CD5707" w:rsidRDefault="00CD5707" w:rsidP="002E46CF">
            <w:r>
              <w:t xml:space="preserve">Музыка </w:t>
            </w:r>
          </w:p>
        </w:tc>
        <w:tc>
          <w:tcPr>
            <w:tcW w:w="851" w:type="dxa"/>
          </w:tcPr>
          <w:p w:rsidR="00CD5707" w:rsidRDefault="00CD5707" w:rsidP="002E46CF">
            <w:r>
              <w:t>Громадина С. Я.</w:t>
            </w:r>
          </w:p>
        </w:tc>
        <w:tc>
          <w:tcPr>
            <w:tcW w:w="567" w:type="dxa"/>
          </w:tcPr>
          <w:p w:rsidR="00CD5707" w:rsidRDefault="00CD5707" w:rsidP="002E46CF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CD5707" w:rsidRDefault="00CD5707" w:rsidP="002E46CF">
            <w:r>
              <w:t>25.12.20</w:t>
            </w:r>
          </w:p>
        </w:tc>
        <w:tc>
          <w:tcPr>
            <w:tcW w:w="1418" w:type="dxa"/>
          </w:tcPr>
          <w:p w:rsidR="00CD5707" w:rsidRDefault="00CD5707" w:rsidP="002E46CF">
            <w:r>
              <w:t>Зимние образы в музыке.</w:t>
            </w:r>
          </w:p>
        </w:tc>
        <w:tc>
          <w:tcPr>
            <w:tcW w:w="1417" w:type="dxa"/>
          </w:tcPr>
          <w:p w:rsidR="00CD5707" w:rsidRDefault="00CD5707" w:rsidP="002E46CF"/>
        </w:tc>
        <w:tc>
          <w:tcPr>
            <w:tcW w:w="2127" w:type="dxa"/>
          </w:tcPr>
          <w:p w:rsidR="00CD5707" w:rsidRDefault="00CD5707" w:rsidP="002E46CF">
            <w:r>
              <w:t>Зимушка – зима в музыке известных композиторов.</w:t>
            </w:r>
          </w:p>
        </w:tc>
        <w:tc>
          <w:tcPr>
            <w:tcW w:w="5244" w:type="dxa"/>
          </w:tcPr>
          <w:p w:rsidR="00CD5707" w:rsidRDefault="00CD5707" w:rsidP="002E46CF"/>
        </w:tc>
        <w:tc>
          <w:tcPr>
            <w:tcW w:w="851" w:type="dxa"/>
          </w:tcPr>
          <w:p w:rsidR="00CD5707" w:rsidRDefault="00CD5707" w:rsidP="002E46CF">
            <w:r>
              <w:t>До 25.12.20</w:t>
            </w:r>
          </w:p>
        </w:tc>
        <w:tc>
          <w:tcPr>
            <w:tcW w:w="1352" w:type="dxa"/>
          </w:tcPr>
          <w:p w:rsidR="00CD5707" w:rsidRDefault="00CD5707" w:rsidP="002E46CF"/>
        </w:tc>
      </w:tr>
      <w:tr w:rsidR="00CD5707" w:rsidTr="0056064D">
        <w:tc>
          <w:tcPr>
            <w:tcW w:w="781" w:type="dxa"/>
          </w:tcPr>
          <w:p w:rsidR="00CD5707" w:rsidRDefault="00CD5707" w:rsidP="00D00B20"/>
        </w:tc>
        <w:tc>
          <w:tcPr>
            <w:tcW w:w="851" w:type="dxa"/>
          </w:tcPr>
          <w:p w:rsidR="00CD5707" w:rsidRDefault="00CD5707" w:rsidP="00D00B20"/>
        </w:tc>
        <w:tc>
          <w:tcPr>
            <w:tcW w:w="567" w:type="dxa"/>
          </w:tcPr>
          <w:p w:rsidR="00CD5707" w:rsidRDefault="00CD5707" w:rsidP="00D00B20">
            <w:pPr>
              <w:jc w:val="center"/>
            </w:pPr>
          </w:p>
        </w:tc>
        <w:tc>
          <w:tcPr>
            <w:tcW w:w="850" w:type="dxa"/>
          </w:tcPr>
          <w:p w:rsidR="00CD5707" w:rsidRDefault="00CD5707" w:rsidP="00D00B20"/>
        </w:tc>
        <w:tc>
          <w:tcPr>
            <w:tcW w:w="1418" w:type="dxa"/>
          </w:tcPr>
          <w:p w:rsidR="00CD5707" w:rsidRDefault="00CD5707" w:rsidP="00D00B20"/>
        </w:tc>
        <w:tc>
          <w:tcPr>
            <w:tcW w:w="1417" w:type="dxa"/>
          </w:tcPr>
          <w:p w:rsidR="00CD5707" w:rsidRDefault="00CD5707" w:rsidP="00D00B20"/>
        </w:tc>
        <w:tc>
          <w:tcPr>
            <w:tcW w:w="2127" w:type="dxa"/>
          </w:tcPr>
          <w:p w:rsidR="00CD5707" w:rsidRDefault="00CD5707" w:rsidP="00D00B20"/>
        </w:tc>
        <w:tc>
          <w:tcPr>
            <w:tcW w:w="5244" w:type="dxa"/>
          </w:tcPr>
          <w:p w:rsidR="00CD5707" w:rsidRDefault="00CD5707" w:rsidP="00D00B20"/>
        </w:tc>
        <w:tc>
          <w:tcPr>
            <w:tcW w:w="851" w:type="dxa"/>
          </w:tcPr>
          <w:p w:rsidR="00CD5707" w:rsidRDefault="00CD5707" w:rsidP="00D00B20"/>
        </w:tc>
        <w:tc>
          <w:tcPr>
            <w:tcW w:w="1352" w:type="dxa"/>
          </w:tcPr>
          <w:p w:rsidR="00CD5707" w:rsidRDefault="00CD5707" w:rsidP="00D00B20"/>
        </w:tc>
      </w:tr>
    </w:tbl>
    <w:p w:rsidR="00CD5707" w:rsidRDefault="00CD5707" w:rsidP="00BF48D6">
      <w:r>
        <w:t xml:space="preserve">  </w:t>
      </w:r>
    </w:p>
    <w:sectPr w:rsidR="00CD5707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D4B"/>
    <w:rsid w:val="0004719B"/>
    <w:rsid w:val="000517D0"/>
    <w:rsid w:val="00056CC0"/>
    <w:rsid w:val="000633C8"/>
    <w:rsid w:val="00071966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1341E"/>
    <w:rsid w:val="00152494"/>
    <w:rsid w:val="00155459"/>
    <w:rsid w:val="0018103C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2D7033"/>
    <w:rsid w:val="002E46CF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26F42"/>
    <w:rsid w:val="00441816"/>
    <w:rsid w:val="004566A8"/>
    <w:rsid w:val="004706CF"/>
    <w:rsid w:val="00472DA2"/>
    <w:rsid w:val="004815F1"/>
    <w:rsid w:val="004A253C"/>
    <w:rsid w:val="004A4024"/>
    <w:rsid w:val="004B0F2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50B4"/>
    <w:rsid w:val="005B6B97"/>
    <w:rsid w:val="005C0D38"/>
    <w:rsid w:val="005C2FD1"/>
    <w:rsid w:val="005D3CF7"/>
    <w:rsid w:val="00616C18"/>
    <w:rsid w:val="00621C43"/>
    <w:rsid w:val="00635146"/>
    <w:rsid w:val="00642BB4"/>
    <w:rsid w:val="00672DB2"/>
    <w:rsid w:val="00684B13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75E1B"/>
    <w:rsid w:val="00786A9B"/>
    <w:rsid w:val="00796049"/>
    <w:rsid w:val="007B25C4"/>
    <w:rsid w:val="007C07C0"/>
    <w:rsid w:val="007C6EF3"/>
    <w:rsid w:val="007E4D6D"/>
    <w:rsid w:val="00854E0B"/>
    <w:rsid w:val="00872849"/>
    <w:rsid w:val="008D6157"/>
    <w:rsid w:val="008E1215"/>
    <w:rsid w:val="008E6928"/>
    <w:rsid w:val="0092178E"/>
    <w:rsid w:val="009229F1"/>
    <w:rsid w:val="00923E4C"/>
    <w:rsid w:val="0097407D"/>
    <w:rsid w:val="00980E57"/>
    <w:rsid w:val="00987D09"/>
    <w:rsid w:val="009A7993"/>
    <w:rsid w:val="009B7316"/>
    <w:rsid w:val="009C0394"/>
    <w:rsid w:val="009E3208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D5707"/>
    <w:rsid w:val="00CE58EB"/>
    <w:rsid w:val="00CF0264"/>
    <w:rsid w:val="00D009E7"/>
    <w:rsid w:val="00D00B20"/>
    <w:rsid w:val="00D14A49"/>
    <w:rsid w:val="00D16812"/>
    <w:rsid w:val="00D91665"/>
    <w:rsid w:val="00D9309F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7C6B"/>
    <w:rsid w:val="00ED1E9B"/>
    <w:rsid w:val="00F40B59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BF48D6"/>
    <w:pPr>
      <w:spacing w:before="100" w:beforeAutospacing="1" w:after="100" w:afterAutospacing="1"/>
      <w:outlineLvl w:val="0"/>
    </w:pPr>
    <w:rPr>
      <w:rFonts w:eastAsia="Calibri"/>
      <w:b/>
      <w:kern w:val="36"/>
      <w:sz w:val="4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TableGrid">
    <w:name w:val="Table Grid"/>
    <w:basedOn w:val="TableNormal"/>
    <w:uiPriority w:val="99"/>
    <w:rsid w:val="0052137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21373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9A7993"/>
    <w:rPr>
      <w:rFonts w:cs="Times New Roman"/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5B6B97"/>
    <w:pPr>
      <w:ind w:left="720"/>
    </w:pPr>
  </w:style>
  <w:style w:type="paragraph" w:styleId="NormalWeb">
    <w:name w:val="Normal (Web)"/>
    <w:basedOn w:val="Normal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5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1409</TotalTime>
  <Pages>2</Pages>
  <Words>227</Words>
  <Characters>1300</Characters>
  <Application>Microsoft Office Outlook</Application>
  <DocSecurity>0</DocSecurity>
  <Lines>0</Lines>
  <Paragraphs>0</Paragraphs>
  <ScaleCrop>false</ScaleCrop>
  <Company>МОУ СОШ п. Пяльма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2НШ1</cp:lastModifiedBy>
  <cp:revision>96</cp:revision>
  <dcterms:created xsi:type="dcterms:W3CDTF">2020-04-05T20:19:00Z</dcterms:created>
  <dcterms:modified xsi:type="dcterms:W3CDTF">2020-12-24T11:50:00Z</dcterms:modified>
</cp:coreProperties>
</file>